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1DCA30E" w14:textId="77777777" w:rsidR="00647189" w:rsidRDefault="00647189" w:rsidP="0064718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HERVY</w:t>
      </w:r>
      <w:r>
        <w:rPr>
          <w:rFonts w:cs="Times New Roman"/>
          <w:szCs w:val="24"/>
        </w:rPr>
        <w:t xml:space="preserve">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fl.1483)</w:t>
      </w:r>
    </w:p>
    <w:p w14:paraId="58681265" w14:textId="77777777" w:rsidR="00647189" w:rsidRDefault="00647189" w:rsidP="0064718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Broughton, Oxfordshire. Esquire.</w:t>
      </w:r>
    </w:p>
    <w:p w14:paraId="2B96A361" w14:textId="77777777" w:rsidR="00647189" w:rsidRDefault="00647189" w:rsidP="00647189">
      <w:pPr>
        <w:pStyle w:val="NoSpacing"/>
        <w:rPr>
          <w:rFonts w:cs="Times New Roman"/>
          <w:szCs w:val="24"/>
        </w:rPr>
      </w:pPr>
    </w:p>
    <w:p w14:paraId="4D068F4A" w14:textId="77777777" w:rsidR="00647189" w:rsidRDefault="00647189" w:rsidP="00647189">
      <w:pPr>
        <w:pStyle w:val="NoSpacing"/>
        <w:rPr>
          <w:rFonts w:cs="Times New Roman"/>
          <w:szCs w:val="24"/>
        </w:rPr>
      </w:pPr>
    </w:p>
    <w:p w14:paraId="0FB3D590" w14:textId="77777777" w:rsidR="00647189" w:rsidRDefault="00647189" w:rsidP="0064718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1483</w:t>
      </w:r>
      <w:r>
        <w:rPr>
          <w:rFonts w:cs="Times New Roman"/>
          <w:szCs w:val="24"/>
        </w:rPr>
        <w:tab/>
        <w:t>John Seymor(q.v.) brought a plaint of debt against him.</w:t>
      </w:r>
    </w:p>
    <w:p w14:paraId="0114BA53" w14:textId="77777777" w:rsidR="00647189" w:rsidRDefault="00647189" w:rsidP="0064718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88755F">
          <w:rPr>
            <w:rStyle w:val="Hyperlink"/>
            <w:rFonts w:cs="Times New Roman"/>
            <w:szCs w:val="24"/>
          </w:rPr>
          <w:t xml:space="preserve">http://aalt.law.uh.edu/Indices/CP40Indices/CP40no883Pl.htm </w:t>
        </w:r>
      </w:hyperlink>
      <w:r>
        <w:rPr>
          <w:rFonts w:cs="Times New Roman"/>
          <w:szCs w:val="24"/>
        </w:rPr>
        <w:t xml:space="preserve">  )</w:t>
      </w:r>
    </w:p>
    <w:p w14:paraId="133CC0CC" w14:textId="77777777" w:rsidR="00647189" w:rsidRDefault="00647189" w:rsidP="00647189">
      <w:pPr>
        <w:pStyle w:val="NoSpacing"/>
        <w:rPr>
          <w:rFonts w:cs="Times New Roman"/>
          <w:szCs w:val="24"/>
        </w:rPr>
      </w:pPr>
    </w:p>
    <w:p w14:paraId="1CBCFFE5" w14:textId="77777777" w:rsidR="00647189" w:rsidRDefault="00647189" w:rsidP="00647189">
      <w:pPr>
        <w:pStyle w:val="NoSpacing"/>
        <w:rPr>
          <w:rFonts w:cs="Times New Roman"/>
          <w:szCs w:val="24"/>
        </w:rPr>
      </w:pPr>
    </w:p>
    <w:p w14:paraId="19B1B27F" w14:textId="77777777" w:rsidR="00647189" w:rsidRDefault="00647189" w:rsidP="0064718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19 September 2024</w:t>
      </w:r>
    </w:p>
    <w:p w14:paraId="633CAA66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3E65F27" w14:textId="77777777" w:rsidR="00647189" w:rsidRDefault="00647189" w:rsidP="009139A6">
      <w:r>
        <w:separator/>
      </w:r>
    </w:p>
  </w:endnote>
  <w:endnote w:type="continuationSeparator" w:id="0">
    <w:p w14:paraId="7DE82CA5" w14:textId="77777777" w:rsidR="00647189" w:rsidRDefault="00647189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5C1092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01FF4DF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EC7507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05F7FC6" w14:textId="77777777" w:rsidR="00647189" w:rsidRDefault="00647189" w:rsidP="009139A6">
      <w:r>
        <w:separator/>
      </w:r>
    </w:p>
  </w:footnote>
  <w:footnote w:type="continuationSeparator" w:id="0">
    <w:p w14:paraId="01A61275" w14:textId="77777777" w:rsidR="00647189" w:rsidRDefault="00647189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5CB21FD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EE1F62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F94C6D3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7189"/>
    <w:rsid w:val="000666E0"/>
    <w:rsid w:val="002510B7"/>
    <w:rsid w:val="00270799"/>
    <w:rsid w:val="005C130B"/>
    <w:rsid w:val="00647189"/>
    <w:rsid w:val="007D1C04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9818CE"/>
  <w15:chartTrackingRefBased/>
  <w15:docId w15:val="{8A5545FB-F76D-4FC7-AC0A-BD4073008B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64718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%20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3</TotalTime>
  <Pages>1</Pages>
  <Words>43</Words>
  <Characters>250</Characters>
  <Application>Microsoft Office Word</Application>
  <DocSecurity>0</DocSecurity>
  <Lines>2</Lines>
  <Paragraphs>1</Paragraphs>
  <ScaleCrop>false</ScaleCrop>
  <Company/>
  <LinksUpToDate>false</LinksUpToDate>
  <CharactersWithSpaces>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2024-11-24T12:28:00Z</dcterms:created>
  <dcterms:modified xsi:type="dcterms:W3CDTF">2024-11-24T12:31:00Z</dcterms:modified>
</cp:coreProperties>
</file>